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B56" w:rsidRPr="00086408" w:rsidRDefault="00D13030" w:rsidP="00E96E8F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AF327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AF3277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AF3277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="00182299" w:rsidRPr="00AF3277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AF3277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C86B56" w:rsidRPr="0008640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ร้อยละของการเบิกจ่ายเงินงบประมาณของสำนัก/หน่วยงาน</w:t>
      </w:r>
    </w:p>
    <w:p w:rsidR="0082053A" w:rsidRPr="00086408" w:rsidRDefault="00567F26" w:rsidP="00E96E8F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08640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08640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086408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Pr="00086408">
        <w:rPr>
          <w:rFonts w:ascii="TH SarabunPSK" w:hAnsi="TH SarabunPSK" w:cs="TH SarabunPSK"/>
          <w:b/>
          <w:bCs/>
          <w:sz w:val="30"/>
          <w:szCs w:val="30"/>
        </w:rPr>
        <w:t>4.1</w:t>
      </w:r>
      <w:r w:rsidRPr="0008640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82053A" w:rsidRPr="0008640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ร้อยละของการเบิกจ่ายเงินงบประมาณในภาพรวม</w:t>
      </w:r>
      <w:r w:rsidR="00C86B56" w:rsidRPr="00086408">
        <w:rPr>
          <w:rFonts w:ascii="TH SarabunPSK" w:hAnsi="TH SarabunPSK" w:cs="TH SarabunPSK"/>
          <w:b/>
          <w:bCs/>
          <w:sz w:val="30"/>
          <w:szCs w:val="30"/>
          <w:cs/>
        </w:rPr>
        <w:t>ของสำนัก/หน่วยงาน</w:t>
      </w:r>
    </w:p>
    <w:p w:rsidR="00D13030" w:rsidRPr="00AC4F8B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AC4F8B" w:rsidRDefault="00D13030" w:rsidP="005F028F">
      <w:pPr>
        <w:pStyle w:val="FootnoteText"/>
        <w:tabs>
          <w:tab w:val="left" w:pos="720"/>
          <w:tab w:val="left" w:pos="1440"/>
          <w:tab w:val="left" w:pos="2160"/>
          <w:tab w:val="left" w:pos="8415"/>
        </w:tabs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A119B">
        <w:rPr>
          <w:rFonts w:ascii="TH SarabunPSK" w:hAnsi="TH SarabunPSK" w:cs="TH SarabunPSK"/>
          <w:b/>
          <w:bCs/>
          <w:sz w:val="30"/>
          <w:szCs w:val="30"/>
        </w:rPr>
        <w:t>5</w:t>
      </w:r>
      <w:r w:rsidR="005F028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82053A" w:rsidRDefault="0082053A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/>
          <w:sz w:val="30"/>
          <w:szCs w:val="30"/>
        </w:rPr>
        <w:tab/>
      </w:r>
      <w:r w:rsidRPr="003E7B4C">
        <w:rPr>
          <w:rFonts w:ascii="TH SarabunPSK" w:hAnsi="TH SarabunPSK" w:cs="TH SarabunPSK"/>
          <w:sz w:val="30"/>
          <w:szCs w:val="30"/>
          <w:cs/>
        </w:rPr>
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</w:r>
      <w:r w:rsidRPr="003E7B4C">
        <w:rPr>
          <w:rFonts w:ascii="TH SarabunPSK" w:hAnsi="TH SarabunPSK" w:cs="TH SarabunPSK"/>
          <w:sz w:val="30"/>
          <w:szCs w:val="30"/>
        </w:rPr>
        <w:t>GFMIS)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B81EE2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</w:t>
      </w:r>
      <w:r w:rsidR="0082053A">
        <w:rPr>
          <w:rFonts w:ascii="TH SarabunPSK" w:hAnsi="TH SarabunPSK" w:cs="TH SarabunPSK"/>
          <w:color w:val="000000"/>
          <w:sz w:val="30"/>
          <w:szCs w:val="30"/>
        </w:rPr>
        <w:t>2</w:t>
      </w: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bookmarkStart w:id="0" w:name="_GoBack"/>
      <w:bookmarkEnd w:id="0"/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4699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B81EE2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88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90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</w:t>
            </w:r>
            <w:r w:rsidRPr="003E7B4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92</w:t>
            </w:r>
          </w:p>
        </w:tc>
      </w:tr>
      <w:tr w:rsidR="0082053A" w:rsidRPr="00B81EE2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94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96</w:t>
            </w:r>
          </w:p>
        </w:tc>
      </w:tr>
    </w:tbl>
    <w:p w:rsidR="00D13030" w:rsidRPr="00775AFF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139"/>
        <w:gridCol w:w="1417"/>
        <w:gridCol w:w="1418"/>
        <w:gridCol w:w="1388"/>
      </w:tblGrid>
      <w:tr w:rsidR="00D13030" w:rsidRPr="00775AFF" w:rsidTr="00143276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139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223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5A119B" w:rsidRPr="00775AFF" w:rsidTr="00143276">
        <w:tc>
          <w:tcPr>
            <w:tcW w:w="3710" w:type="dxa"/>
            <w:vMerge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vMerge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418" w:type="dxa"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388" w:type="dxa"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775AFF" w:rsidTr="00143276">
        <w:trPr>
          <w:trHeight w:val="679"/>
        </w:trPr>
        <w:tc>
          <w:tcPr>
            <w:tcW w:w="3710" w:type="dxa"/>
          </w:tcPr>
          <w:p w:rsidR="00416FDA" w:rsidRPr="00086408" w:rsidRDefault="00B93E4B" w:rsidP="00B93E4B">
            <w:pPr>
              <w:ind w:hanging="23"/>
              <w:rPr>
                <w:rFonts w:ascii="TH SarabunPSK" w:hAnsi="TH SarabunPSK" w:cs="TH SarabunPSK"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ร้อยละของการเบิกจ่ายเงินงบประมาณในภาพรวม</w:t>
            </w:r>
            <w:r w:rsidRPr="00086408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ของสำนัก/หน่วยงาน</w:t>
            </w:r>
          </w:p>
        </w:tc>
        <w:tc>
          <w:tcPr>
            <w:tcW w:w="1139" w:type="dxa"/>
          </w:tcPr>
          <w:p w:rsidR="00416FDA" w:rsidRPr="00AC4F8B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0A47B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7" w:type="dxa"/>
          </w:tcPr>
          <w:p w:rsidR="00416FDA" w:rsidRPr="00775AFF" w:rsidRDefault="00143276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ร้อยละ 41.55</w:t>
            </w:r>
          </w:p>
        </w:tc>
        <w:tc>
          <w:tcPr>
            <w:tcW w:w="1418" w:type="dxa"/>
          </w:tcPr>
          <w:p w:rsidR="00416FDA" w:rsidRPr="00775AFF" w:rsidRDefault="00143276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ร้อยละ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64.26</w:t>
            </w:r>
          </w:p>
        </w:tc>
        <w:tc>
          <w:tcPr>
            <w:tcW w:w="1388" w:type="dxa"/>
          </w:tcPr>
          <w:p w:rsidR="00416FDA" w:rsidRPr="00775AFF" w:rsidRDefault="00143276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ร้อยละ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93.10</w:t>
            </w: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B81EE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086408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864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เอกสารการเบิกจ่ายงบประมาณของกลุ่มงานการเงิน งบประมาณและบัญชี  สำนักอำนวยการ </w:t>
            </w:r>
            <w:r w:rsidR="00086408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="004F0E3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086408" w:rsidRPr="004F0E3F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</w:t>
            </w:r>
            <w:r w:rsidR="004F0E3F" w:rsidRPr="004F0E3F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และ</w:t>
            </w:r>
            <w:r w:rsidRPr="004F0E3F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62E85" w:rsidRPr="00B81EE2" w:rsidTr="0079238E">
        <w:trPr>
          <w:jc w:val="center"/>
        </w:trPr>
        <w:tc>
          <w:tcPr>
            <w:tcW w:w="405" w:type="dxa"/>
          </w:tcPr>
          <w:p w:rsidR="00762E85" w:rsidRPr="00762E85" w:rsidRDefault="00762E85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62E85" w:rsidRPr="006C1AD7" w:rsidRDefault="00762E85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</w:p>
        </w:tc>
      </w:tr>
    </w:tbl>
    <w:p w:rsidR="00567F26" w:rsidRPr="006C1AD7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6C1AD7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 xml:space="preserve">กลุ่มงานการเงิน งบประมาณและบัญชี </w:t>
      </w:r>
      <w:r w:rsidR="004F0E3F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>สำนักอำนวยการ กลุ่มติดตามและ</w:t>
      </w:r>
      <w:r w:rsidRPr="006C1AD7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>ประเมินผล     ด้านนโยบาย</w:t>
      </w:r>
      <w:r w:rsidRPr="006C1AD7">
        <w:rPr>
          <w:rFonts w:ascii="TH SarabunPSK" w:hAnsi="TH SarabunPSK" w:cs="TH SarabunPSK"/>
          <w:color w:val="000000"/>
          <w:sz w:val="30"/>
          <w:szCs w:val="30"/>
          <w:cs/>
        </w:rPr>
        <w:t>และงบประมาณอุดมศึกษา สำนักติดตามและประเมินผลอุดมศึกษา</w:t>
      </w: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C86B56" w:rsidRDefault="00FE1A4B" w:rsidP="00C86B56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C86B56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3902" w:rsidRDefault="008C3902">
      <w:r>
        <w:separator/>
      </w:r>
    </w:p>
  </w:endnote>
  <w:endnote w:type="continuationSeparator" w:id="0">
    <w:p w:rsidR="008C3902" w:rsidRDefault="008C3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3902" w:rsidRDefault="008C3902">
      <w:r>
        <w:separator/>
      </w:r>
    </w:p>
  </w:footnote>
  <w:footnote w:type="continuationSeparator" w:id="0">
    <w:p w:rsidR="008C3902" w:rsidRDefault="008C39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7CA9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5F028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A1526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5A119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5A119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EB7CA9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5F028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A1526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5A119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5A119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36AEF"/>
    <w:rsid w:val="00055E87"/>
    <w:rsid w:val="00060446"/>
    <w:rsid w:val="00061DAA"/>
    <w:rsid w:val="00076886"/>
    <w:rsid w:val="00086408"/>
    <w:rsid w:val="000903B2"/>
    <w:rsid w:val="00094BDC"/>
    <w:rsid w:val="000A47B4"/>
    <w:rsid w:val="000A4D5E"/>
    <w:rsid w:val="000B7D25"/>
    <w:rsid w:val="000C5040"/>
    <w:rsid w:val="000D2D21"/>
    <w:rsid w:val="000D6710"/>
    <w:rsid w:val="000E73A4"/>
    <w:rsid w:val="000F20E0"/>
    <w:rsid w:val="00104A52"/>
    <w:rsid w:val="001104EF"/>
    <w:rsid w:val="001107D0"/>
    <w:rsid w:val="00115F9C"/>
    <w:rsid w:val="00122E08"/>
    <w:rsid w:val="0013787B"/>
    <w:rsid w:val="00143276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131AD"/>
    <w:rsid w:val="00241184"/>
    <w:rsid w:val="0026702E"/>
    <w:rsid w:val="002741F9"/>
    <w:rsid w:val="0027645C"/>
    <w:rsid w:val="00297958"/>
    <w:rsid w:val="002B1B75"/>
    <w:rsid w:val="002C3150"/>
    <w:rsid w:val="002D4A45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A3088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C642D"/>
    <w:rsid w:val="004D2C54"/>
    <w:rsid w:val="004D3D8B"/>
    <w:rsid w:val="004D57D6"/>
    <w:rsid w:val="004F0E3F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A10BB"/>
    <w:rsid w:val="005A119B"/>
    <w:rsid w:val="005A7EF0"/>
    <w:rsid w:val="005B7E48"/>
    <w:rsid w:val="005D003E"/>
    <w:rsid w:val="005F028F"/>
    <w:rsid w:val="005F65F5"/>
    <w:rsid w:val="00600032"/>
    <w:rsid w:val="0062065E"/>
    <w:rsid w:val="00630FD2"/>
    <w:rsid w:val="00637ECE"/>
    <w:rsid w:val="00667ECD"/>
    <w:rsid w:val="006761C4"/>
    <w:rsid w:val="00695122"/>
    <w:rsid w:val="006B52E9"/>
    <w:rsid w:val="006D01A2"/>
    <w:rsid w:val="00700C8C"/>
    <w:rsid w:val="00705118"/>
    <w:rsid w:val="007110F7"/>
    <w:rsid w:val="00717B0A"/>
    <w:rsid w:val="0072754E"/>
    <w:rsid w:val="00752232"/>
    <w:rsid w:val="00762E85"/>
    <w:rsid w:val="00767E2D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2053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C390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D17C9"/>
    <w:rsid w:val="009D55C4"/>
    <w:rsid w:val="009E1F0B"/>
    <w:rsid w:val="009E3C66"/>
    <w:rsid w:val="00A02EE4"/>
    <w:rsid w:val="00A13B5A"/>
    <w:rsid w:val="00A30BA2"/>
    <w:rsid w:val="00A36F71"/>
    <w:rsid w:val="00A371E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AF3277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8639A"/>
    <w:rsid w:val="00B9116A"/>
    <w:rsid w:val="00B926A0"/>
    <w:rsid w:val="00B93E4B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86B56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F27F4"/>
    <w:rsid w:val="00DF7BCF"/>
    <w:rsid w:val="00E022D9"/>
    <w:rsid w:val="00E045EA"/>
    <w:rsid w:val="00E06205"/>
    <w:rsid w:val="00E13E33"/>
    <w:rsid w:val="00E23BC2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B7CA9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22F1C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244C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BC52B-942E-4D8E-9018-BD831ED78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11</TotalTime>
  <Pages>1</Pages>
  <Words>274</Words>
  <Characters>1132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ณัฐรพี คงเคารพธรรม</cp:lastModifiedBy>
  <cp:revision>19</cp:revision>
  <cp:lastPrinted>2015-01-19T07:15:00Z</cp:lastPrinted>
  <dcterms:created xsi:type="dcterms:W3CDTF">2017-01-06T08:27:00Z</dcterms:created>
  <dcterms:modified xsi:type="dcterms:W3CDTF">2018-02-01T09:32:00Z</dcterms:modified>
</cp:coreProperties>
</file>